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85088" w:rsidRPr="00B85088" w:rsidRDefault="00B85088" w:rsidP="00B85088">
      <w:pPr>
        <w:jc w:val="center"/>
        <w:rPr>
          <w:rFonts w:ascii="Times New Roman" w:hAnsi="Times New Roman" w:cs="Times New Roman"/>
          <w:b/>
          <w:sz w:val="36"/>
          <w:szCs w:val="36"/>
        </w:rPr>
      </w:pPr>
      <w:r w:rsidRPr="00B85088">
        <w:rPr>
          <w:rFonts w:ascii="Times New Roman" w:hAnsi="Times New Roman" w:cs="Times New Roman"/>
          <w:b/>
          <w:sz w:val="36"/>
          <w:szCs w:val="36"/>
        </w:rPr>
        <w:t>ALLEGATO 1</w:t>
      </w:r>
    </w:p>
    <w:p w:rsidR="00B85088" w:rsidRPr="00B85088" w:rsidRDefault="00B85088" w:rsidP="00B85088">
      <w:pPr>
        <w:spacing w:after="0" w:line="240" w:lineRule="auto"/>
        <w:rPr>
          <w:rFonts w:ascii="Times New Roman" w:hAnsi="Times New Roman" w:cs="Times New Roman"/>
        </w:rPr>
      </w:pPr>
      <w:r w:rsidRPr="00B85088">
        <w:rPr>
          <w:rFonts w:ascii="Times New Roman" w:hAnsi="Times New Roman" w:cs="Times New Roman"/>
        </w:rPr>
        <w:t>Plancia in compensato a forma quadrata 60 × 60 cm pitturata con le tempere e laccata.</w:t>
      </w:r>
    </w:p>
    <w:p w:rsidR="00B85088" w:rsidRPr="00B85088" w:rsidRDefault="00B85088" w:rsidP="00B85088">
      <w:r>
        <w:rPr>
          <w:rFonts w:ascii="Times New Roman" w:hAnsi="Times New Roman" w:cs="Times New Roman"/>
          <w:b/>
          <w:noProof/>
          <w:sz w:val="24"/>
          <w:szCs w:val="24"/>
          <w:lang w:eastAsia="it-CH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260985</wp:posOffset>
            </wp:positionH>
            <wp:positionV relativeFrom="paragraph">
              <wp:posOffset>86995</wp:posOffset>
            </wp:positionV>
            <wp:extent cx="5029200" cy="4966970"/>
            <wp:effectExtent l="0" t="0" r="0" b="5080"/>
            <wp:wrapSquare wrapText="bothSides"/>
            <wp:docPr id="21" name="Picture 21" descr="Macintosh HD:Users:sofiafranscella:Documents:DFA :Quarto semestre:PB4:Itinerario-Matematica:Documentazione Mate:Matematica foto:plancia quadrat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sofiafranscella:Documents:DFA :Quarto semestre:PB4:Itinerario-Matematica:Documentazione Mate:Matematica foto:plancia quadrata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9200" cy="4966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B85088" w:rsidRPr="00B85088" w:rsidRDefault="00B85088" w:rsidP="00B85088"/>
    <w:p w:rsidR="00B85088" w:rsidRPr="00B85088" w:rsidRDefault="00B85088" w:rsidP="00B85088"/>
    <w:p w:rsidR="00B85088" w:rsidRPr="00B85088" w:rsidRDefault="00B85088" w:rsidP="00B85088"/>
    <w:p w:rsidR="00B85088" w:rsidRPr="00B85088" w:rsidRDefault="00B85088" w:rsidP="00B85088"/>
    <w:p w:rsidR="00B85088" w:rsidRPr="00B85088" w:rsidRDefault="00B85088" w:rsidP="00B85088"/>
    <w:p w:rsidR="00B85088" w:rsidRPr="00B85088" w:rsidRDefault="00B85088" w:rsidP="00B85088"/>
    <w:p w:rsidR="00B85088" w:rsidRPr="00B85088" w:rsidRDefault="00B85088" w:rsidP="00B85088"/>
    <w:p w:rsidR="00B85088" w:rsidRPr="00B85088" w:rsidRDefault="00B85088" w:rsidP="00B85088"/>
    <w:p w:rsidR="00B85088" w:rsidRPr="00B85088" w:rsidRDefault="00B85088" w:rsidP="00B85088"/>
    <w:p w:rsidR="00B85088" w:rsidRPr="00B85088" w:rsidRDefault="00B85088" w:rsidP="00B85088"/>
    <w:p w:rsidR="00B85088" w:rsidRPr="00B85088" w:rsidRDefault="00B85088" w:rsidP="00B85088"/>
    <w:p w:rsidR="00B85088" w:rsidRPr="00B85088" w:rsidRDefault="00B85088" w:rsidP="00B85088"/>
    <w:p w:rsidR="00B85088" w:rsidRPr="00B85088" w:rsidRDefault="00B85088" w:rsidP="00B85088"/>
    <w:p w:rsidR="00B85088" w:rsidRPr="00B85088" w:rsidRDefault="00B85088" w:rsidP="00B85088"/>
    <w:p w:rsidR="00B85088" w:rsidRPr="00B85088" w:rsidRDefault="00B85088" w:rsidP="00B85088"/>
    <w:p w:rsidR="00B85088" w:rsidRDefault="00B85088" w:rsidP="00B85088"/>
    <w:p w:rsidR="00B85088" w:rsidRDefault="00B85088" w:rsidP="00B85088">
      <w:pPr>
        <w:spacing w:after="0" w:line="240" w:lineRule="auto"/>
        <w:rPr>
          <w:rFonts w:ascii="Times New Roman" w:hAnsi="Times New Roman" w:cs="Times New Roman"/>
        </w:rPr>
      </w:pPr>
    </w:p>
    <w:p w:rsidR="00B85088" w:rsidRDefault="00B85088" w:rsidP="00B85088"/>
    <w:p w:rsidR="00B85088" w:rsidRPr="007C1DAD" w:rsidRDefault="00B85088" w:rsidP="00B8508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it-CH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262255</wp:posOffset>
            </wp:positionH>
            <wp:positionV relativeFrom="paragraph">
              <wp:posOffset>290830</wp:posOffset>
            </wp:positionV>
            <wp:extent cx="6120130" cy="2520791"/>
            <wp:effectExtent l="0" t="0" r="0" b="0"/>
            <wp:wrapSquare wrapText="bothSides"/>
            <wp:docPr id="96" name="Picture 96" descr="Macintosh HD:Users:sofiafranscella:Documents:DFA :Quarto semestre:PB4:Itinerario-Matematica:Documentazione Mate:Matematica foto:Dadi e carte:Dadi:3 actio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 descr="Macintosh HD:Users:sofiafranscella:Documents:DFA :Quarto semestre:PB4:Itinerario-Matematica:Documentazione Mate:Matematica foto:Dadi e carte:Dadi:3 action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25207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7C1DAD">
        <w:rPr>
          <w:rFonts w:ascii="Times New Roman" w:hAnsi="Times New Roman" w:cs="Times New Roman"/>
          <w:sz w:val="24"/>
          <w:szCs w:val="24"/>
        </w:rPr>
        <w:t>Dado “speciale” per livello 5</w:t>
      </w:r>
    </w:p>
    <w:p w:rsidR="00B85088" w:rsidRDefault="00B85088" w:rsidP="00B85088"/>
    <w:p w:rsidR="00B85088" w:rsidRDefault="00B85088" w:rsidP="00B8508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C561CC">
        <w:rPr>
          <w:rFonts w:ascii="Times New Roman" w:hAnsi="Times New Roman" w:cs="Times New Roman"/>
          <w:sz w:val="24"/>
          <w:szCs w:val="24"/>
        </w:rPr>
        <w:lastRenderedPageBreak/>
        <w:t xml:space="preserve">Pedine e lumacone realizzati con pasta modellabile </w:t>
      </w:r>
      <w:proofErr w:type="spellStart"/>
      <w:r w:rsidRPr="00C561CC">
        <w:rPr>
          <w:rFonts w:ascii="Times New Roman" w:hAnsi="Times New Roman" w:cs="Times New Roman"/>
          <w:sz w:val="24"/>
          <w:szCs w:val="24"/>
        </w:rPr>
        <w:t>clay</w:t>
      </w:r>
      <w:proofErr w:type="spellEnd"/>
    </w:p>
    <w:p w:rsidR="00B85088" w:rsidRDefault="00B85088" w:rsidP="00B85088">
      <w:r>
        <w:rPr>
          <w:rFonts w:ascii="Times New Roman" w:hAnsi="Times New Roman" w:cs="Times New Roman"/>
          <w:b/>
          <w:noProof/>
          <w:sz w:val="24"/>
          <w:szCs w:val="24"/>
          <w:lang w:eastAsia="it-CH"/>
        </w:rPr>
        <w:drawing>
          <wp:inline distT="0" distB="0" distL="0" distR="0" wp14:anchorId="4694CDEB" wp14:editId="55AC9A65">
            <wp:extent cx="6120130" cy="3614151"/>
            <wp:effectExtent l="0" t="0" r="0" b="5715"/>
            <wp:docPr id="97" name="Picture 97" descr="Macintosh HD:Users:sofiafranscella:Documents:DFA :Quarto semestre:PB4:Itinerario-Matematica:Documentazione Mate:Matematica foto:Matematica pro:chiocciol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 descr="Macintosh HD:Users:sofiafranscella:Documents:DFA :Quarto semestre:PB4:Itinerario-Matematica:Documentazione Mate:Matematica foto:Matematica pro:chiocciole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6141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noProof/>
          <w:sz w:val="24"/>
          <w:szCs w:val="24"/>
          <w:lang w:eastAsia="it-CH"/>
        </w:rPr>
        <w:drawing>
          <wp:inline distT="0" distB="0" distL="0" distR="0" wp14:anchorId="658C2ACE" wp14:editId="4D531426">
            <wp:extent cx="6120130" cy="2833394"/>
            <wp:effectExtent l="0" t="0" r="0" b="5080"/>
            <wp:docPr id="98" name="Picture 98" descr="Macintosh HD:Users:sofiafranscella:Documents:DFA :Quarto semestre:PB4:Itinerario-Matematica:Documentazione Mate:Matematica foto:Matematica pro:lumacon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 descr="Macintosh HD:Users:sofiafranscella:Documents:DFA :Quarto semestre:PB4:Itinerario-Matematica:Documentazione Mate:Matematica foto:Matematica pro:lumacone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28333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85088" w:rsidRDefault="00B85088" w:rsidP="00B85088"/>
    <w:p w:rsidR="00B85088" w:rsidRDefault="00B85088" w:rsidP="00B85088"/>
    <w:p w:rsidR="00B85088" w:rsidRDefault="00B85088" w:rsidP="00B85088"/>
    <w:p w:rsidR="00B85088" w:rsidRDefault="00B85088" w:rsidP="00B85088"/>
    <w:p w:rsidR="00B85088" w:rsidRDefault="00B85088" w:rsidP="00B85088"/>
    <w:p w:rsidR="00B85088" w:rsidRDefault="00B85088" w:rsidP="00B85088"/>
    <w:p w:rsidR="00B85088" w:rsidRDefault="00B85088" w:rsidP="00B85088"/>
    <w:p w:rsidR="00B85088" w:rsidRDefault="00B85088" w:rsidP="00B85088"/>
    <w:p w:rsidR="00B85088" w:rsidRPr="00C561CC" w:rsidRDefault="00B85088" w:rsidP="00B8508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Impostazione del gioco</w:t>
      </w:r>
    </w:p>
    <w:p w:rsidR="00B85088" w:rsidRPr="00B85088" w:rsidRDefault="00B85088" w:rsidP="00B85088">
      <w:bookmarkStart w:id="0" w:name="_GoBack"/>
      <w:r>
        <w:rPr>
          <w:rFonts w:ascii="Times New Roman" w:hAnsi="Times New Roman" w:cs="Times New Roman"/>
          <w:noProof/>
          <w:lang w:eastAsia="it-CH"/>
        </w:rPr>
        <w:drawing>
          <wp:inline distT="0" distB="0" distL="0" distR="0" wp14:anchorId="209404CA" wp14:editId="698888E1">
            <wp:extent cx="6120130" cy="4075906"/>
            <wp:effectExtent l="0" t="0" r="0" b="1270"/>
            <wp:docPr id="100" name="Picture 100" descr="Macintosh HD:Users:sofiafranscella:Documents:DFA :Quarto semestre:PB4:Itinerario-Matematica:Documentazione Mate:Matematica foto: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 descr="Macintosh HD:Users:sofiafranscella:Documents:DFA :Quarto semestre:PB4:Itinerario-Matematica:Documentazione Mate:Matematica foto: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0759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B85088" w:rsidRPr="00B85088"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C825F57"/>
    <w:multiLevelType w:val="hybridMultilevel"/>
    <w:tmpl w:val="CB4A949C"/>
    <w:lvl w:ilvl="0" w:tplc="D4A8DF4A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8100019" w:tentative="1">
      <w:start w:val="1"/>
      <w:numFmt w:val="lowerLetter"/>
      <w:lvlText w:val="%2."/>
      <w:lvlJc w:val="left"/>
      <w:pPr>
        <w:ind w:left="1440" w:hanging="360"/>
      </w:pPr>
    </w:lvl>
    <w:lvl w:ilvl="2" w:tplc="0810001B" w:tentative="1">
      <w:start w:val="1"/>
      <w:numFmt w:val="lowerRoman"/>
      <w:lvlText w:val="%3."/>
      <w:lvlJc w:val="right"/>
      <w:pPr>
        <w:ind w:left="2160" w:hanging="180"/>
      </w:pPr>
    </w:lvl>
    <w:lvl w:ilvl="3" w:tplc="0810000F" w:tentative="1">
      <w:start w:val="1"/>
      <w:numFmt w:val="decimal"/>
      <w:lvlText w:val="%4."/>
      <w:lvlJc w:val="left"/>
      <w:pPr>
        <w:ind w:left="2880" w:hanging="360"/>
      </w:pPr>
    </w:lvl>
    <w:lvl w:ilvl="4" w:tplc="08100019" w:tentative="1">
      <w:start w:val="1"/>
      <w:numFmt w:val="lowerLetter"/>
      <w:lvlText w:val="%5."/>
      <w:lvlJc w:val="left"/>
      <w:pPr>
        <w:ind w:left="3600" w:hanging="360"/>
      </w:pPr>
    </w:lvl>
    <w:lvl w:ilvl="5" w:tplc="0810001B" w:tentative="1">
      <w:start w:val="1"/>
      <w:numFmt w:val="lowerRoman"/>
      <w:lvlText w:val="%6."/>
      <w:lvlJc w:val="right"/>
      <w:pPr>
        <w:ind w:left="4320" w:hanging="180"/>
      </w:pPr>
    </w:lvl>
    <w:lvl w:ilvl="6" w:tplc="0810000F" w:tentative="1">
      <w:start w:val="1"/>
      <w:numFmt w:val="decimal"/>
      <w:lvlText w:val="%7."/>
      <w:lvlJc w:val="left"/>
      <w:pPr>
        <w:ind w:left="5040" w:hanging="360"/>
      </w:pPr>
    </w:lvl>
    <w:lvl w:ilvl="7" w:tplc="08100019" w:tentative="1">
      <w:start w:val="1"/>
      <w:numFmt w:val="lowerLetter"/>
      <w:lvlText w:val="%8."/>
      <w:lvlJc w:val="left"/>
      <w:pPr>
        <w:ind w:left="5760" w:hanging="360"/>
      </w:pPr>
    </w:lvl>
    <w:lvl w:ilvl="8" w:tplc="08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283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85088"/>
    <w:rsid w:val="00B85088"/>
    <w:rsid w:val="00F127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C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10EE72A6"/>
  <w15:chartTrackingRefBased/>
  <w15:docId w15:val="{C7466FDC-5B02-42EE-B8E1-8A5E6D8E927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it-CH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Paragrafoelenco">
    <w:name w:val="List Paragraph"/>
    <w:basedOn w:val="Normale"/>
    <w:uiPriority w:val="34"/>
    <w:qFormat/>
    <w:rsid w:val="00B85088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theme" Target="theme/theme1.xml"/><Relationship Id="rId5" Type="http://schemas.openxmlformats.org/officeDocument/2006/relationships/image" Target="media/image1.jpe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1F9362B9</Template>
  <TotalTime>0</TotalTime>
  <Pages>3</Pages>
  <Words>35</Words>
  <Characters>206</Characters>
  <Application>Microsoft Office Word</Application>
  <DocSecurity>0</DocSecurity>
  <Lines>1</Lines>
  <Paragraphs>1</Paragraphs>
  <ScaleCrop>false</ScaleCrop>
  <Company>Servizio Informatico TI-EDU - USI-SUPSI</Company>
  <LinksUpToDate>false</LinksUpToDate>
  <CharactersWithSpaces>240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Canducci Michele</dc:creator>
  <cp:keywords/>
  <dc:description/>
  <cp:lastModifiedBy>Canducci Michele</cp:lastModifiedBy>
  <cp:revision>1</cp:revision>
  <dcterms:created xsi:type="dcterms:W3CDTF">2018-06-18T08:01:00Z</dcterms:created>
  <dcterms:modified xsi:type="dcterms:W3CDTF">2018-06-18T08:08:00Z</dcterms:modified>
</cp:coreProperties>
</file>